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8AD1F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7768582" w14:textId="46CE54B4" w:rsidR="0056725A" w:rsidRDefault="00C0615B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6.</w:t>
      </w:r>
      <w:r w:rsidR="00C716B8">
        <w:rPr>
          <w:rFonts w:ascii="Arial" w:hAnsi="Arial" w:cs="Arial"/>
          <w:b/>
          <w:sz w:val="44"/>
          <w:szCs w:val="44"/>
        </w:rPr>
        <w:t>3</w:t>
      </w:r>
      <w:r w:rsidR="009325D7" w:rsidRPr="00123C3D">
        <w:rPr>
          <w:rFonts w:ascii="Arial" w:hAnsi="Arial" w:cs="Arial"/>
          <w:b/>
          <w:color w:val="FF0000"/>
          <w:sz w:val="44"/>
          <w:szCs w:val="44"/>
        </w:rPr>
        <w:t xml:space="preserve"> </w:t>
      </w:r>
      <w:r w:rsidR="0016699F" w:rsidRPr="0016699F">
        <w:rPr>
          <w:rFonts w:ascii="Arial" w:hAnsi="Arial" w:cs="Arial"/>
          <w:b/>
          <w:color w:val="000000" w:themeColor="text1"/>
          <w:sz w:val="44"/>
          <w:szCs w:val="44"/>
        </w:rPr>
        <w:t xml:space="preserve">Grading </w:t>
      </w:r>
      <w:r w:rsidR="00725FEE">
        <w:rPr>
          <w:rFonts w:ascii="Arial" w:hAnsi="Arial" w:cs="Arial"/>
          <w:b/>
          <w:color w:val="000000" w:themeColor="text1"/>
          <w:sz w:val="44"/>
          <w:szCs w:val="44"/>
        </w:rPr>
        <w:t xml:space="preserve">the </w:t>
      </w:r>
      <w:r w:rsidR="00CE3BC8">
        <w:rPr>
          <w:rFonts w:ascii="Arial" w:hAnsi="Arial" w:cs="Arial"/>
          <w:b/>
          <w:sz w:val="44"/>
          <w:szCs w:val="44"/>
        </w:rPr>
        <w:t xml:space="preserve">Comparing a </w:t>
      </w:r>
      <w:r>
        <w:rPr>
          <w:rFonts w:ascii="Arial" w:hAnsi="Arial" w:cs="Arial"/>
          <w:b/>
          <w:sz w:val="44"/>
          <w:szCs w:val="44"/>
        </w:rPr>
        <w:t>Growing Tree and a Growing Child</w:t>
      </w:r>
      <w:r w:rsidR="00725FEE">
        <w:rPr>
          <w:rFonts w:ascii="Arial" w:hAnsi="Arial" w:cs="Arial"/>
          <w:b/>
          <w:sz w:val="44"/>
          <w:szCs w:val="44"/>
        </w:rPr>
        <w:t xml:space="preserve"> Worksheet</w:t>
      </w:r>
    </w:p>
    <w:p w14:paraId="30CBF47B" w14:textId="77777777" w:rsidR="00582996" w:rsidRPr="0005448A" w:rsidRDefault="00582996" w:rsidP="00582996">
      <w:pPr>
        <w:rPr>
          <w:rFonts w:ascii="Arial" w:hAnsi="Arial" w:cs="Arial"/>
          <w:i/>
          <w:color w:val="0000FF"/>
          <w:sz w:val="22"/>
          <w:szCs w:val="22"/>
        </w:rPr>
      </w:pPr>
      <w:r w:rsidRPr="0005448A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05448A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05448A">
        <w:rPr>
          <w:rFonts w:ascii="Arial" w:hAnsi="Arial" w:cs="Arial"/>
          <w:i/>
          <w:color w:val="0000FF"/>
          <w:sz w:val="22"/>
          <w:szCs w:val="22"/>
        </w:rPr>
        <w:t xml:space="preserve"> below. </w:t>
      </w:r>
    </w:p>
    <w:p w14:paraId="6FABE70E" w14:textId="08EB0F27" w:rsidR="00582996" w:rsidRPr="00582996" w:rsidRDefault="00582996" w:rsidP="00582996">
      <w:pPr>
        <w:rPr>
          <w:rFonts w:ascii="Arial" w:eastAsia="Calibri" w:hAnsi="Arial" w:cs="Arial"/>
          <w:i/>
          <w:color w:val="FF0000"/>
          <w:sz w:val="22"/>
          <w:szCs w:val="22"/>
        </w:rPr>
      </w:pPr>
      <w:r w:rsidRPr="0005448A"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</w:t>
      </w:r>
      <w:r w:rsidR="00C33806">
        <w:rPr>
          <w:rFonts w:ascii="Arial" w:eastAsia="Calibri" w:hAnsi="Arial" w:cs="Arial"/>
          <w:i/>
          <w:color w:val="FF0000"/>
          <w:sz w:val="22"/>
          <w:szCs w:val="22"/>
        </w:rPr>
        <w:t>There are 10</w:t>
      </w: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58ECA0D2" w14:textId="77777777" w:rsidR="0056725A" w:rsidRDefault="001543A9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Compare the pathways that </w:t>
      </w:r>
      <w:r w:rsidR="00EC776E">
        <w:rPr>
          <w:rFonts w:ascii="Arial" w:hAnsi="Arial" w:cs="Arial"/>
          <w:sz w:val="22"/>
          <w:szCs w:val="22"/>
        </w:rPr>
        <w:t>carbon atom</w:t>
      </w:r>
      <w:r w:rsidR="00243917">
        <w:rPr>
          <w:rFonts w:ascii="Arial" w:hAnsi="Arial" w:cs="Arial"/>
          <w:sz w:val="22"/>
          <w:szCs w:val="22"/>
        </w:rPr>
        <w:t>s take</w:t>
      </w:r>
      <w:r w:rsidR="00EC776E">
        <w:rPr>
          <w:rFonts w:ascii="Arial" w:hAnsi="Arial" w:cs="Arial"/>
          <w:sz w:val="22"/>
          <w:szCs w:val="22"/>
        </w:rPr>
        <w:t xml:space="preserve"> through a </w:t>
      </w:r>
      <w:r w:rsidR="00524875">
        <w:rPr>
          <w:rFonts w:ascii="Arial" w:hAnsi="Arial" w:cs="Arial"/>
          <w:sz w:val="22"/>
          <w:szCs w:val="22"/>
        </w:rPr>
        <w:t xml:space="preserve">growing </w:t>
      </w:r>
      <w:r w:rsidR="008A058A">
        <w:rPr>
          <w:rFonts w:ascii="Arial" w:hAnsi="Arial" w:cs="Arial"/>
          <w:sz w:val="22"/>
          <w:szCs w:val="22"/>
        </w:rPr>
        <w:t>tree</w:t>
      </w:r>
      <w:r w:rsidR="00524875">
        <w:rPr>
          <w:rFonts w:ascii="Arial" w:hAnsi="Arial" w:cs="Arial"/>
          <w:sz w:val="22"/>
          <w:szCs w:val="22"/>
        </w:rPr>
        <w:t xml:space="preserve"> and a growing </w:t>
      </w:r>
      <w:r w:rsidR="00243917">
        <w:rPr>
          <w:rFonts w:ascii="Arial" w:hAnsi="Arial" w:cs="Arial"/>
          <w:sz w:val="22"/>
          <w:szCs w:val="22"/>
        </w:rPr>
        <w:t>child</w:t>
      </w:r>
      <w:r w:rsidR="00524875">
        <w:rPr>
          <w:rFonts w:ascii="Arial" w:hAnsi="Arial" w:cs="Arial"/>
          <w:sz w:val="22"/>
          <w:szCs w:val="22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1"/>
        <w:gridCol w:w="4435"/>
      </w:tblGrid>
      <w:tr w:rsidR="00524875" w14:paraId="5F03A308" w14:textId="77777777" w:rsidTr="00524875">
        <w:tc>
          <w:tcPr>
            <w:tcW w:w="4788" w:type="dxa"/>
          </w:tcPr>
          <w:p w14:paraId="08E274E7" w14:textId="77777777" w:rsidR="00524875" w:rsidRDefault="008A058A" w:rsidP="0024391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83E42EA" wp14:editId="6799F94D">
                  <wp:extent cx="3127810" cy="49377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ree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471" cy="4956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AB88DF" w14:textId="77777777" w:rsidR="00243917" w:rsidRDefault="00243917" w:rsidP="008A058A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arrows to show where carbon atoms enter the </w:t>
            </w:r>
            <w:r w:rsidR="008A058A">
              <w:rPr>
                <w:rFonts w:ascii="Arial" w:hAnsi="Arial" w:cs="Arial"/>
                <w:sz w:val="22"/>
                <w:szCs w:val="22"/>
              </w:rPr>
              <w:t>tree</w:t>
            </w:r>
            <w:r>
              <w:rPr>
                <w:rFonts w:ascii="Arial" w:hAnsi="Arial" w:cs="Arial"/>
                <w:sz w:val="22"/>
                <w:szCs w:val="22"/>
              </w:rPr>
              <w:t xml:space="preserve"> and the pathway through the </w:t>
            </w:r>
            <w:r w:rsidR="008A058A">
              <w:rPr>
                <w:rFonts w:ascii="Arial" w:hAnsi="Arial" w:cs="Arial"/>
                <w:sz w:val="22"/>
                <w:szCs w:val="22"/>
              </w:rPr>
              <w:t>tree</w:t>
            </w:r>
            <w:r>
              <w:rPr>
                <w:rFonts w:ascii="Arial" w:hAnsi="Arial" w:cs="Arial"/>
                <w:sz w:val="22"/>
                <w:szCs w:val="22"/>
              </w:rPr>
              <w:t xml:space="preserve"> that they take to reach </w:t>
            </w:r>
            <w:r w:rsidR="008A058A">
              <w:rPr>
                <w:rFonts w:ascii="Arial" w:hAnsi="Arial" w:cs="Arial"/>
                <w:sz w:val="22"/>
                <w:szCs w:val="22"/>
              </w:rPr>
              <w:t>its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6C29">
              <w:rPr>
                <w:rFonts w:ascii="Arial" w:hAnsi="Arial" w:cs="Arial"/>
                <w:sz w:val="22"/>
                <w:szCs w:val="22"/>
              </w:rPr>
              <w:t xml:space="preserve">growing </w:t>
            </w:r>
            <w:r w:rsidR="008A058A">
              <w:rPr>
                <w:rFonts w:ascii="Arial" w:hAnsi="Arial" w:cs="Arial"/>
                <w:sz w:val="22"/>
                <w:szCs w:val="22"/>
              </w:rPr>
              <w:t>root</w:t>
            </w:r>
            <w:r w:rsidR="00D46C2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88" w:type="dxa"/>
          </w:tcPr>
          <w:p w14:paraId="39AED3BD" w14:textId="77777777" w:rsidR="00524875" w:rsidRDefault="00243917" w:rsidP="0024391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8FDE733" wp14:editId="5F9B5C67">
                  <wp:extent cx="1493520" cy="4916003"/>
                  <wp:effectExtent l="0" t="0" r="5080" b="1206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ld clothed digestiv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9063" cy="496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FDD5E7" w14:textId="77B427F5" w:rsidR="00593E42" w:rsidRDefault="00593E42" w:rsidP="00123C3D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arrows to show where the carbon atoms enter the child and the pathway through the child that they take to reach a growing leg muscle.  </w:t>
            </w:r>
          </w:p>
        </w:tc>
      </w:tr>
    </w:tbl>
    <w:p w14:paraId="6F140BB7" w14:textId="2A442AC8" w:rsidR="00B61170" w:rsidRPr="00123C3D" w:rsidRDefault="00593E42" w:rsidP="004A180F">
      <w:pPr>
        <w:spacing w:before="120" w:after="120"/>
        <w:rPr>
          <w:rFonts w:ascii="Arial" w:hAnsi="Arial" w:cs="Arial"/>
          <w:sz w:val="22"/>
          <w:szCs w:val="22"/>
        </w:rPr>
        <w:sectPr w:rsidR="00B61170" w:rsidRPr="00123C3D" w:rsidSect="00582996">
          <w:footerReference w:type="even" r:id="rId10"/>
          <w:footerReference w:type="defaul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>
        <w:rPr>
          <w:rFonts w:ascii="Arial" w:hAnsi="Arial" w:cs="Arial"/>
          <w:sz w:val="22"/>
          <w:szCs w:val="22"/>
        </w:rPr>
        <w:t>Tell the story of what happens to the carbon atoms as they travel through the tree and the child by completing the table on the next page.</w:t>
      </w:r>
      <w:bookmarkStart w:id="0" w:name="_GoBack"/>
      <w:bookmarkEnd w:id="0"/>
    </w:p>
    <w:p w14:paraId="6F12519B" w14:textId="2001461C" w:rsidR="00B776CE" w:rsidRDefault="00593E42" w:rsidP="00123C3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Telling the story of the carbon atoms</w:t>
      </w:r>
    </w:p>
    <w:p w14:paraId="7B1998A1" w14:textId="530D5700" w:rsidR="00593E42" w:rsidRDefault="00593E42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Use the table below to tell a step-by-step story of what happens to the carbon atoms </w:t>
      </w:r>
      <w:r w:rsidR="00034FEB">
        <w:rPr>
          <w:rFonts w:ascii="Arial" w:hAnsi="Arial" w:cs="Arial"/>
          <w:sz w:val="22"/>
          <w:szCs w:val="22"/>
        </w:rPr>
        <w:t>in the tree and the child.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034FEB" w:rsidRPr="00034FEB" w14:paraId="3A854514" w14:textId="77777777" w:rsidTr="00034FEB">
        <w:tc>
          <w:tcPr>
            <w:tcW w:w="3192" w:type="dxa"/>
          </w:tcPr>
          <w:p w14:paraId="10E02AD8" w14:textId="5CEFF223" w:rsidR="00034FEB" w:rsidRPr="00034FEB" w:rsidRDefault="00034FEB" w:rsidP="00034FE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Stage in the story</w:t>
            </w:r>
          </w:p>
        </w:tc>
        <w:tc>
          <w:tcPr>
            <w:tcW w:w="3192" w:type="dxa"/>
          </w:tcPr>
          <w:p w14:paraId="02D860D6" w14:textId="7C29173B" w:rsidR="00034FEB" w:rsidRPr="00034FEB" w:rsidRDefault="00034FEB" w:rsidP="00034FE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Tree story</w:t>
            </w:r>
          </w:p>
        </w:tc>
        <w:tc>
          <w:tcPr>
            <w:tcW w:w="3192" w:type="dxa"/>
          </w:tcPr>
          <w:p w14:paraId="4207A658" w14:textId="4F6D2F90" w:rsidR="00034FEB" w:rsidRPr="00034FEB" w:rsidRDefault="00034FEB" w:rsidP="00034FE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Child story</w:t>
            </w:r>
          </w:p>
        </w:tc>
      </w:tr>
      <w:tr w:rsidR="00034FEB" w:rsidRPr="00034FEB" w14:paraId="525723B2" w14:textId="77777777" w:rsidTr="00034FEB">
        <w:tc>
          <w:tcPr>
            <w:tcW w:w="3192" w:type="dxa"/>
          </w:tcPr>
          <w:p w14:paraId="25B7E935" w14:textId="594E817B" w:rsidR="00034FEB" w:rsidRP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Words to use: </w:t>
            </w:r>
          </w:p>
        </w:tc>
        <w:tc>
          <w:tcPr>
            <w:tcW w:w="3192" w:type="dxa"/>
          </w:tcPr>
          <w:p w14:paraId="33CA29A5" w14:textId="777EFE94" w:rsid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Include these words in your tree story (you can use a word more than once):</w:t>
            </w:r>
          </w:p>
          <w:p w14:paraId="48E90A2B" w14:textId="37FDE955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Photosynthesis</w:t>
            </w:r>
          </w:p>
          <w:p w14:paraId="22ED45FC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</w:t>
            </w:r>
            <w:r w:rsidRPr="00034FE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</w:p>
          <w:p w14:paraId="1125F35E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Glucose</w:t>
            </w:r>
          </w:p>
          <w:p w14:paraId="78A12C87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organic molecule</w:t>
            </w:r>
          </w:p>
          <w:p w14:paraId="6C37661D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Large organic molecule</w:t>
            </w:r>
          </w:p>
          <w:p w14:paraId="5DF9734B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Biosynthesis</w:t>
            </w:r>
          </w:p>
          <w:p w14:paraId="1B7A6109" w14:textId="46E2B951" w:rsidR="00034FEB" w:rsidRP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Cellular respiration</w:t>
            </w:r>
          </w:p>
        </w:tc>
        <w:tc>
          <w:tcPr>
            <w:tcW w:w="3192" w:type="dxa"/>
          </w:tcPr>
          <w:p w14:paraId="3E890755" w14:textId="4DB4B691" w:rsidR="00034FEB" w:rsidRDefault="00034FEB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Include these words in your child story (you can use a word more than once):</w:t>
            </w:r>
          </w:p>
          <w:p w14:paraId="29EB0F5D" w14:textId="4ED2702B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Digestion</w:t>
            </w:r>
          </w:p>
          <w:p w14:paraId="39B92133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</w:t>
            </w:r>
            <w:r w:rsidRPr="00034FE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</w:p>
          <w:p w14:paraId="0E3B8722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Glucose</w:t>
            </w:r>
          </w:p>
          <w:p w14:paraId="1CBBE285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organic molecule</w:t>
            </w:r>
          </w:p>
          <w:p w14:paraId="6EEDC083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Large organic molecule</w:t>
            </w:r>
          </w:p>
          <w:p w14:paraId="31FF4446" w14:textId="77777777" w:rsid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Biosynthesis</w:t>
            </w:r>
          </w:p>
          <w:p w14:paraId="40E95463" w14:textId="28EAED73" w:rsidR="00034FEB" w:rsidRPr="00034FEB" w:rsidRDefault="00034FEB" w:rsidP="00034FE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34FEB">
              <w:rPr>
                <w:rFonts w:ascii="Arial" w:hAnsi="Arial" w:cs="Arial"/>
                <w:sz w:val="22"/>
                <w:szCs w:val="22"/>
              </w:rPr>
              <w:t>Cellular respiration</w:t>
            </w:r>
          </w:p>
        </w:tc>
      </w:tr>
      <w:tr w:rsidR="00034FEB" w:rsidRPr="00034FEB" w14:paraId="0F0E5B5D" w14:textId="77777777" w:rsidTr="00034FEB">
        <w:tc>
          <w:tcPr>
            <w:tcW w:w="3192" w:type="dxa"/>
          </w:tcPr>
          <w:p w14:paraId="400FE101" w14:textId="77777777" w:rsidR="00034FEB" w:rsidRDefault="006064B7" w:rsidP="006064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Entering the tree or child: </w:t>
            </w:r>
            <w:r>
              <w:rPr>
                <w:rFonts w:ascii="Arial" w:hAnsi="Arial" w:cs="Arial"/>
                <w:sz w:val="22"/>
                <w:szCs w:val="22"/>
              </w:rPr>
              <w:t>Explain where and how carbon atoms enter the tree or child and what kind of molecules the atoms are in.</w:t>
            </w:r>
          </w:p>
          <w:p w14:paraId="7401334F" w14:textId="087F87C8" w:rsidR="0005663B" w:rsidRPr="006064B7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D1A611F" w14:textId="45A8423E" w:rsidR="00A34C47" w:rsidRPr="00A34C47" w:rsidRDefault="00A34C47" w:rsidP="00A34C47">
            <w:pP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 w:rsidRPr="00A34C47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Carbon dioxide and water enter into the tree’s leaf cells.</w:t>
            </w:r>
          </w:p>
        </w:tc>
        <w:tc>
          <w:tcPr>
            <w:tcW w:w="3192" w:type="dxa"/>
          </w:tcPr>
          <w:p w14:paraId="280CD32E" w14:textId="2082EA65" w:rsidR="00034FEB" w:rsidRPr="00034FEB" w:rsidRDefault="00A34C47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>C atoms come from food (containing organic molecules) that the child eats</w:t>
            </w:r>
          </w:p>
        </w:tc>
      </w:tr>
      <w:tr w:rsidR="00034FEB" w:rsidRPr="00034FEB" w14:paraId="609E87A0" w14:textId="77777777" w:rsidTr="00034FEB">
        <w:tc>
          <w:tcPr>
            <w:tcW w:w="3192" w:type="dxa"/>
          </w:tcPr>
          <w:p w14:paraId="3C37B676" w14:textId="77777777" w:rsidR="006064B7" w:rsidRDefault="006064B7" w:rsidP="006064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2. First chemical change:</w:t>
            </w:r>
            <w:r>
              <w:rPr>
                <w:rFonts w:ascii="Arial" w:hAnsi="Arial" w:cs="Arial"/>
                <w:sz w:val="22"/>
                <w:szCs w:val="22"/>
              </w:rPr>
              <w:t xml:space="preserve"> Describe the first chemical change that rearranges the atoms into more useful molecules.</w:t>
            </w:r>
          </w:p>
          <w:p w14:paraId="405F9134" w14:textId="77777777" w:rsidR="0005663B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13B0B6" w14:textId="77777777" w:rsidR="0005663B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D3B57C" w14:textId="467C1177" w:rsidR="0005663B" w:rsidRPr="006064B7" w:rsidRDefault="0005663B" w:rsidP="006064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38E62074" w14:textId="59C21B80" w:rsidR="00034FEB" w:rsidRPr="00317747" w:rsidRDefault="00317747" w:rsidP="008E5B4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17747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Carbon dioxide and water are changed into glucose and oxygen during photosynthesis in the leaf cells</w:t>
            </w:r>
            <w:r w:rsidRPr="00231484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</w:t>
            </w:r>
            <w:r w:rsidR="00231484" w:rsidRPr="00231484">
              <w:rPr>
                <w:rFonts w:ascii="Arial" w:hAnsi="Arial" w:cs="Arial"/>
                <w:b/>
                <w:bCs/>
                <w:i/>
                <w:color w:val="0000FF"/>
                <w:sz w:val="22"/>
                <w:szCs w:val="22"/>
              </w:rPr>
              <w:t xml:space="preserve"> </w:t>
            </w:r>
            <w:r w:rsidR="008E5B4A">
              <w:rPr>
                <w:rFonts w:ascii="Arial" w:hAnsi="Arial" w:cs="Arial"/>
                <w:b/>
                <w:bCs/>
                <w:i/>
                <w:color w:val="0000FF"/>
                <w:sz w:val="22"/>
                <w:szCs w:val="22"/>
              </w:rPr>
              <w:t>(</w:t>
            </w:r>
            <w:r w:rsidR="00231484" w:rsidRPr="00231484">
              <w:rPr>
                <w:rFonts w:ascii="Arial" w:hAnsi="Arial" w:cs="Arial"/>
                <w:b/>
                <w:bCs/>
                <w:i/>
                <w:color w:val="0000FF"/>
                <w:sz w:val="22"/>
                <w:szCs w:val="22"/>
              </w:rPr>
              <w:t>Light energy is transformed into chemical energy stored in the C-C and C-H bonds in glucose</w:t>
            </w:r>
            <w:r w:rsidR="008E5B4A">
              <w:rPr>
                <w:rFonts w:ascii="Arial" w:hAnsi="Arial" w:cs="Arial"/>
                <w:b/>
                <w:bCs/>
                <w:i/>
                <w:color w:val="0000FF"/>
                <w:sz w:val="22"/>
                <w:szCs w:val="22"/>
              </w:rPr>
              <w:t>)</w:t>
            </w:r>
            <w:r w:rsidR="00231484" w:rsidRPr="00231484">
              <w:rPr>
                <w:rFonts w:ascii="Arial" w:hAnsi="Arial" w:cs="Arial"/>
                <w:b/>
                <w:bCs/>
                <w:i/>
                <w:color w:val="0000FF"/>
                <w:sz w:val="22"/>
                <w:szCs w:val="22"/>
              </w:rPr>
              <w:t>.</w:t>
            </w:r>
          </w:p>
        </w:tc>
        <w:tc>
          <w:tcPr>
            <w:tcW w:w="3192" w:type="dxa"/>
          </w:tcPr>
          <w:p w14:paraId="6F77C3C6" w14:textId="1CFF6B36" w:rsidR="00034FEB" w:rsidRPr="00034FEB" w:rsidRDefault="008E5B4A" w:rsidP="008E5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>Large organic molecules in food are digested into smaller organic molecules.  (Chemical energy in C-C and C-H bonds of large organic molecules is still present as chemical energy in small organic molecules.)</w:t>
            </w:r>
          </w:p>
        </w:tc>
      </w:tr>
      <w:tr w:rsidR="00034FEB" w:rsidRPr="00034FEB" w14:paraId="7EBED5CB" w14:textId="77777777" w:rsidTr="00034FEB">
        <w:tc>
          <w:tcPr>
            <w:tcW w:w="3192" w:type="dxa"/>
          </w:tcPr>
          <w:p w14:paraId="34CBCC7F" w14:textId="77777777" w:rsidR="00034FEB" w:rsidRDefault="006064B7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3. Traveling: </w:t>
            </w:r>
            <w:r w:rsidR="00FE180F">
              <w:rPr>
                <w:rFonts w:ascii="Arial" w:hAnsi="Arial" w:cs="Arial"/>
                <w:sz w:val="22"/>
                <w:szCs w:val="22"/>
              </w:rPr>
              <w:t>Explain how the molecules with carbon atoms move…</w:t>
            </w:r>
          </w:p>
          <w:p w14:paraId="0970E627" w14:textId="77777777" w:rsidR="0005663B" w:rsidRDefault="0005663B" w:rsidP="00034F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A1A9E" w14:textId="77777777" w:rsidR="0005663B" w:rsidRDefault="0005663B" w:rsidP="00034F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C5F957" w14:textId="1DD7A857" w:rsidR="0005663B" w:rsidRPr="006064B7" w:rsidRDefault="0005663B" w:rsidP="00034F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FBAFF5E" w14:textId="77777777" w:rsidR="00034FEB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…to a cell in the root of the tree.</w:t>
            </w:r>
          </w:p>
          <w:p w14:paraId="11FB4DE2" w14:textId="3A061F0F" w:rsidR="00C33806" w:rsidRPr="00C33806" w:rsidRDefault="00C33806" w:rsidP="00034FEB">
            <w:pP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>The</w:t>
            </w:r>
            <w:r w:rsidR="00460BD7"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 xml:space="preserve"> sugar made in in the leaves by photosynthesis travels from the leaves to all parts of the tree, including the roots.</w:t>
            </w:r>
            <w:r w:rsidR="00460BD7">
              <w:rPr>
                <w:rStyle w:val="FootnoteReference"/>
                <w:rFonts w:ascii="Arial" w:hAnsi="Arial" w:cs="Arial"/>
                <w:b/>
                <w:i/>
                <w:color w:val="0432FF"/>
                <w:sz w:val="22"/>
                <w:szCs w:val="22"/>
              </w:rPr>
              <w:footnoteReference w:id="1"/>
            </w:r>
          </w:p>
        </w:tc>
        <w:tc>
          <w:tcPr>
            <w:tcW w:w="3192" w:type="dxa"/>
          </w:tcPr>
          <w:p w14:paraId="0DC0BE54" w14:textId="77777777" w:rsidR="00034FEB" w:rsidRDefault="00FE180F" w:rsidP="0003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…to a cell in the leg of the child.</w:t>
            </w:r>
          </w:p>
          <w:p w14:paraId="70E79151" w14:textId="3556690B" w:rsidR="008E5B4A" w:rsidRPr="008E5B4A" w:rsidRDefault="001D01CB" w:rsidP="00034FEB">
            <w:pP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>The blood carries small organic molecules to all parts of the child’s body, including the leg.</w:t>
            </w:r>
          </w:p>
        </w:tc>
      </w:tr>
      <w:tr w:rsidR="00FE180F" w:rsidRPr="00034FEB" w14:paraId="6F3ADBE0" w14:textId="77777777" w:rsidTr="00034FEB">
        <w:tc>
          <w:tcPr>
            <w:tcW w:w="3192" w:type="dxa"/>
          </w:tcPr>
          <w:p w14:paraId="2D52448B" w14:textId="77777777" w:rsidR="00FE180F" w:rsidRDefault="00FE180F" w:rsidP="00056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4. Cellular growth: </w:t>
            </w:r>
            <w:r>
              <w:rPr>
                <w:rFonts w:ascii="Arial" w:hAnsi="Arial" w:cs="Arial"/>
                <w:sz w:val="22"/>
                <w:szCs w:val="22"/>
              </w:rPr>
              <w:t xml:space="preserve">Explain how the cell changes </w:t>
            </w:r>
            <w:r w:rsidR="0005663B">
              <w:rPr>
                <w:rFonts w:ascii="Arial" w:hAnsi="Arial" w:cs="Arial"/>
                <w:sz w:val="22"/>
                <w:szCs w:val="22"/>
              </w:rPr>
              <w:t>some</w:t>
            </w:r>
            <w:r>
              <w:rPr>
                <w:rFonts w:ascii="Arial" w:hAnsi="Arial" w:cs="Arial"/>
                <w:sz w:val="22"/>
                <w:szCs w:val="22"/>
              </w:rPr>
              <w:t xml:space="preserve"> molecules </w:t>
            </w:r>
            <w:r w:rsidR="0005663B">
              <w:rPr>
                <w:rFonts w:ascii="Arial" w:hAnsi="Arial" w:cs="Arial"/>
                <w:sz w:val="22"/>
                <w:szCs w:val="22"/>
              </w:rPr>
              <w:t>to</w:t>
            </w:r>
            <w:r>
              <w:rPr>
                <w:rFonts w:ascii="Arial" w:hAnsi="Arial" w:cs="Arial"/>
                <w:sz w:val="22"/>
                <w:szCs w:val="22"/>
              </w:rPr>
              <w:t xml:space="preserve"> grow and divide into more cells.</w:t>
            </w:r>
          </w:p>
          <w:p w14:paraId="481C5B5E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9FAF2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18AFDF" w14:textId="204D4375" w:rsidR="0005663B" w:rsidRPr="00FE180F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07C21399" w14:textId="77777777" w:rsidR="00FE180F" w:rsidRDefault="001D01CB" w:rsidP="00034FEB">
            <w:pP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>The cells make large organic molecules through a two-step process:</w:t>
            </w:r>
          </w:p>
          <w:p w14:paraId="53D97979" w14:textId="77777777" w:rsidR="001D01CB" w:rsidRDefault="001D01CB" w:rsidP="001D01C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>Other small organic molecules are made from glucose and atoms in soil minerals such as nitrogen.</w:t>
            </w:r>
          </w:p>
          <w:p w14:paraId="0C1FED35" w14:textId="461312FB" w:rsidR="001D01CB" w:rsidRPr="001D01CB" w:rsidRDefault="001D01CB" w:rsidP="001D01C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 xml:space="preserve">The small organic </w:t>
            </w: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lastRenderedPageBreak/>
              <w:t>molecules are bonded together to make large organic molecules.</w:t>
            </w:r>
          </w:p>
        </w:tc>
        <w:tc>
          <w:tcPr>
            <w:tcW w:w="3192" w:type="dxa"/>
          </w:tcPr>
          <w:p w14:paraId="3FDBD302" w14:textId="52A47E16" w:rsidR="00FE180F" w:rsidRPr="001D01CB" w:rsidRDefault="001D01CB" w:rsidP="00034FEB">
            <w:pP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lastRenderedPageBreak/>
              <w:t xml:space="preserve">Small organic molecules are bonded together inside the cells to make large organic molecules.  </w:t>
            </w:r>
          </w:p>
        </w:tc>
      </w:tr>
      <w:tr w:rsidR="00FE180F" w:rsidRPr="00034FEB" w14:paraId="69CB1084" w14:textId="77777777" w:rsidTr="00034FEB">
        <w:tc>
          <w:tcPr>
            <w:tcW w:w="3192" w:type="dxa"/>
          </w:tcPr>
          <w:p w14:paraId="654CC890" w14:textId="5916094C" w:rsidR="00FE180F" w:rsidRDefault="00FE180F" w:rsidP="000566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5. Cellular energy: </w:t>
            </w:r>
            <w:r>
              <w:rPr>
                <w:rFonts w:ascii="Arial" w:hAnsi="Arial" w:cs="Arial"/>
                <w:sz w:val="22"/>
                <w:szCs w:val="22"/>
              </w:rPr>
              <w:t xml:space="preserve">Explain how the cell changes </w:t>
            </w:r>
            <w:r w:rsidR="0005663B">
              <w:rPr>
                <w:rFonts w:ascii="Arial" w:hAnsi="Arial" w:cs="Arial"/>
                <w:sz w:val="22"/>
                <w:szCs w:val="22"/>
              </w:rPr>
              <w:t>some</w:t>
            </w:r>
            <w:r>
              <w:rPr>
                <w:rFonts w:ascii="Arial" w:hAnsi="Arial" w:cs="Arial"/>
                <w:sz w:val="22"/>
                <w:szCs w:val="22"/>
              </w:rPr>
              <w:t xml:space="preserve"> molecules </w:t>
            </w:r>
            <w:r w:rsidR="0005663B">
              <w:rPr>
                <w:rFonts w:ascii="Arial" w:hAnsi="Arial" w:cs="Arial"/>
                <w:sz w:val="22"/>
                <w:szCs w:val="22"/>
              </w:rPr>
              <w:t>to get energy for growth and cellular work.</w:t>
            </w:r>
          </w:p>
          <w:p w14:paraId="08630A99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9A509E" w14:textId="77777777" w:rsidR="0005663B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F29273" w14:textId="03A38FAF" w:rsidR="0005663B" w:rsidRPr="00FE180F" w:rsidRDefault="0005663B" w:rsidP="000566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16E8FB94" w14:textId="6D5F0405" w:rsidR="00FE180F" w:rsidRPr="002A37BA" w:rsidRDefault="00272529" w:rsidP="00034FE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529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Glucose reacts with oxygen to produce carbon dioxide and water</w:t>
            </w:r>
            <w:r w:rsidR="008E5B4A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: the process of cellular respiration</w:t>
            </w:r>
            <w:r w:rsidRPr="00272529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 w:rsidR="002A37BA" w:rsidRPr="002A37BA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Chemical energy in glucose</w:t>
            </w:r>
            <w:r w:rsidR="008E5B4A"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 xml:space="preserve"> (in C-C and C-H bonds)</w:t>
            </w:r>
            <w:r w:rsidR="002A37BA" w:rsidRPr="002A37BA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is transformed into motion and heat energy (and energy for other cell functions).</w:t>
            </w:r>
          </w:p>
        </w:tc>
        <w:tc>
          <w:tcPr>
            <w:tcW w:w="3192" w:type="dxa"/>
          </w:tcPr>
          <w:p w14:paraId="03082048" w14:textId="43804E3D" w:rsidR="00FE180F" w:rsidRDefault="008E5B4A" w:rsidP="00034FEB">
            <w:pPr>
              <w:rPr>
                <w:rFonts w:ascii="Arial" w:hAnsi="Arial" w:cs="Arial"/>
                <w:sz w:val="22"/>
                <w:szCs w:val="22"/>
              </w:rPr>
            </w:pPr>
            <w:r w:rsidRPr="00272529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Glucose reacts with oxygen to produce carbon dioxide and water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: the process of cellular respiration</w:t>
            </w:r>
            <w:r w:rsidRPr="00272529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 w:rsidRPr="002A37BA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Chemical energy in glucose</w:t>
            </w:r>
            <w:r>
              <w:rPr>
                <w:rFonts w:ascii="Arial" w:hAnsi="Arial" w:cs="Arial"/>
                <w:b/>
                <w:i/>
                <w:color w:val="0432FF"/>
                <w:sz w:val="22"/>
                <w:szCs w:val="22"/>
              </w:rPr>
              <w:t xml:space="preserve"> (in C-C and C-H bonds)</w:t>
            </w:r>
            <w:r w:rsidRPr="002A37BA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is transformed into motion and heat energy (and energy for other cell functions).</w:t>
            </w:r>
          </w:p>
        </w:tc>
      </w:tr>
    </w:tbl>
    <w:p w14:paraId="276B1B91" w14:textId="18295B1C" w:rsidR="00034FEB" w:rsidRPr="00C33806" w:rsidRDefault="00C33806" w:rsidP="00123C3D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1 point for each correct </w:t>
      </w:r>
      <w:r w:rsidR="00C716B8">
        <w:rPr>
          <w:rFonts w:ascii="Arial" w:hAnsi="Arial" w:cs="Arial"/>
          <w:i/>
          <w:color w:val="FF0000"/>
          <w:sz w:val="22"/>
          <w:szCs w:val="22"/>
        </w:rPr>
        <w:t>cell in the table</w:t>
      </w:r>
      <w:r>
        <w:rPr>
          <w:rFonts w:ascii="Arial" w:hAnsi="Arial" w:cs="Arial"/>
          <w:i/>
          <w:color w:val="FF0000"/>
          <w:sz w:val="22"/>
          <w:szCs w:val="22"/>
        </w:rPr>
        <w:t xml:space="preserve">.  10 points </w:t>
      </w:r>
      <w:proofErr w:type="gramStart"/>
      <w:r>
        <w:rPr>
          <w:rFonts w:ascii="Arial" w:hAnsi="Arial" w:cs="Arial"/>
          <w:i/>
          <w:color w:val="FF0000"/>
          <w:sz w:val="22"/>
          <w:szCs w:val="22"/>
        </w:rPr>
        <w:t>total</w:t>
      </w:r>
      <w:proofErr w:type="gramEnd"/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034FEB" w:rsidRPr="00C33806" w:rsidSect="00582996"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C6D03" w14:textId="77777777" w:rsidR="0076180A" w:rsidRDefault="0076180A" w:rsidP="0056725A">
      <w:r>
        <w:separator/>
      </w:r>
    </w:p>
  </w:endnote>
  <w:endnote w:type="continuationSeparator" w:id="0">
    <w:p w14:paraId="1C7B0DC9" w14:textId="77777777" w:rsidR="0076180A" w:rsidRDefault="0076180A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866D" w14:textId="77777777" w:rsidR="00D94578" w:rsidRDefault="00D94578" w:rsidP="009310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85C709" w14:textId="77777777" w:rsidR="00D94578" w:rsidRDefault="00D9457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34244" w14:textId="11AA8DAA" w:rsidR="00582996" w:rsidRPr="00F010AB" w:rsidRDefault="00582996" w:rsidP="00582996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010AB">
      <w:rPr>
        <w:rFonts w:ascii="Arial" w:hAnsi="Arial" w:cs="Arial"/>
        <w:i/>
        <w:color w:val="000000" w:themeColor="text1"/>
        <w:sz w:val="16"/>
        <w:szCs w:val="16"/>
      </w:rPr>
      <w:t>Plants Unit, Activity 6.2a</w:t>
    </w:r>
  </w:p>
  <w:p w14:paraId="2D812250" w14:textId="08EAE746" w:rsidR="0056725A" w:rsidRPr="00F010AB" w:rsidRDefault="00582996" w:rsidP="00582996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010AB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010AB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010AB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CD42C9" w:rsidRPr="00F010AB">
      <w:rPr>
        <w:rFonts w:ascii="Arial" w:hAnsi="Arial" w:cs="Arial"/>
        <w:noProof/>
        <w:color w:val="000000" w:themeColor="text1"/>
        <w:sz w:val="16"/>
        <w:szCs w:val="16"/>
      </w:rPr>
      <w:t>3</w:t>
    </w:r>
    <w:r w:rsidRPr="00F010AB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CED84" w14:textId="77777777" w:rsidR="00582996" w:rsidRPr="00F010AB" w:rsidRDefault="00582996" w:rsidP="00582996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49F0E32E" w14:textId="2895B350" w:rsidR="00582996" w:rsidRPr="00F010AB" w:rsidRDefault="00582996" w:rsidP="00582996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010AB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215A2AA4" wp14:editId="1B228FB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0AB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9D5BA0" w:rsidRPr="00F010AB">
      <w:rPr>
        <w:rFonts w:ascii="Arial" w:hAnsi="Arial" w:cs="Arial"/>
        <w:i/>
        <w:color w:val="000000" w:themeColor="text1"/>
        <w:sz w:val="16"/>
        <w:szCs w:val="16"/>
      </w:rPr>
      <w:t>Plants</w:t>
    </w:r>
    <w:r w:rsidRPr="00F010AB">
      <w:rPr>
        <w:rFonts w:ascii="Arial" w:hAnsi="Arial" w:cs="Arial"/>
        <w:i/>
        <w:color w:val="000000" w:themeColor="text1"/>
        <w:sz w:val="16"/>
        <w:szCs w:val="16"/>
      </w:rPr>
      <w:t xml:space="preserve"> Unit, Activity 6.</w:t>
    </w:r>
    <w:r w:rsidR="00C716B8">
      <w:rPr>
        <w:rFonts w:ascii="Arial" w:hAnsi="Arial" w:cs="Arial"/>
        <w:i/>
        <w:color w:val="000000" w:themeColor="text1"/>
        <w:sz w:val="16"/>
        <w:szCs w:val="16"/>
      </w:rPr>
      <w:t>3</w:t>
    </w:r>
  </w:p>
  <w:p w14:paraId="394829DD" w14:textId="1DF881F8" w:rsidR="00582996" w:rsidRPr="00F010AB" w:rsidRDefault="00582996" w:rsidP="00582996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010AB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F010AB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3B673799" w14:textId="1CFEBAEC" w:rsidR="00582996" w:rsidRPr="00F010AB" w:rsidRDefault="00582996" w:rsidP="00582996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F010AB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A198F" w14:textId="334A565F" w:rsidR="004A180F" w:rsidRPr="00F010AB" w:rsidRDefault="004A180F" w:rsidP="004A180F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010AB">
      <w:rPr>
        <w:rFonts w:ascii="Arial" w:hAnsi="Arial" w:cs="Arial"/>
        <w:i/>
        <w:color w:val="000000" w:themeColor="text1"/>
        <w:sz w:val="16"/>
        <w:szCs w:val="16"/>
      </w:rPr>
      <w:t>Plants Unit, Activity 6.</w:t>
    </w:r>
    <w:r w:rsidR="00C716B8">
      <w:rPr>
        <w:rFonts w:ascii="Arial" w:hAnsi="Arial" w:cs="Arial"/>
        <w:i/>
        <w:color w:val="000000" w:themeColor="text1"/>
        <w:sz w:val="16"/>
        <w:szCs w:val="16"/>
      </w:rPr>
      <w:t>3</w:t>
    </w:r>
  </w:p>
  <w:p w14:paraId="0F4378F1" w14:textId="402AA19D" w:rsidR="00605CED" w:rsidRPr="00F010AB" w:rsidRDefault="004A180F" w:rsidP="004A180F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010AB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010AB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010AB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CD42C9" w:rsidRPr="00F010AB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F010AB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9D029" w14:textId="77777777" w:rsidR="0076180A" w:rsidRDefault="0076180A" w:rsidP="0056725A">
      <w:r>
        <w:separator/>
      </w:r>
    </w:p>
  </w:footnote>
  <w:footnote w:type="continuationSeparator" w:id="0">
    <w:p w14:paraId="72143BF8" w14:textId="77777777" w:rsidR="0076180A" w:rsidRDefault="0076180A" w:rsidP="0056725A">
      <w:r>
        <w:continuationSeparator/>
      </w:r>
    </w:p>
  </w:footnote>
  <w:footnote w:id="1">
    <w:p w14:paraId="2F54336A" w14:textId="18243FC8" w:rsidR="008E5B4A" w:rsidRDefault="00460BD7">
      <w:pPr>
        <w:pStyle w:val="FootnoteText"/>
        <w:rPr>
          <w:i/>
          <w:color w:val="0432FF"/>
        </w:rPr>
      </w:pPr>
      <w:r>
        <w:rPr>
          <w:rStyle w:val="FootnoteReference"/>
        </w:rPr>
        <w:footnoteRef/>
      </w:r>
      <w:r>
        <w:t xml:space="preserve"> </w:t>
      </w:r>
      <w:r w:rsidR="008E5B4A">
        <w:rPr>
          <w:i/>
          <w:color w:val="0432FF"/>
        </w:rPr>
        <w:t>The vessels carrying the sugar to the roots are called the phloem.  You may want students to include this information.</w:t>
      </w:r>
    </w:p>
    <w:p w14:paraId="17E24F7A" w14:textId="086E3A5F" w:rsidR="00460BD7" w:rsidRPr="00460BD7" w:rsidRDefault="008E5B4A">
      <w:pPr>
        <w:pStyle w:val="FootnoteText"/>
        <w:rPr>
          <w:i/>
          <w:color w:val="0432FF"/>
        </w:rPr>
      </w:pPr>
      <w:r>
        <w:rPr>
          <w:i/>
          <w:color w:val="0432FF"/>
        </w:rPr>
        <w:t>Although we do not include this in readings or PowerPoints, the suga</w:t>
      </w:r>
      <w:r w:rsidR="001D01CB">
        <w:rPr>
          <w:i/>
          <w:color w:val="0432FF"/>
        </w:rPr>
        <w:t>r traveling through the phloem is actually a disaccharide, sucrose (C</w:t>
      </w:r>
      <w:r w:rsidR="001D01CB" w:rsidRPr="001D01CB">
        <w:rPr>
          <w:i/>
          <w:color w:val="0432FF"/>
          <w:vertAlign w:val="subscript"/>
        </w:rPr>
        <w:t>12</w:t>
      </w:r>
      <w:r w:rsidR="001D01CB">
        <w:rPr>
          <w:i/>
          <w:color w:val="0432FF"/>
        </w:rPr>
        <w:t>H</w:t>
      </w:r>
      <w:r w:rsidR="001D01CB" w:rsidRPr="001D01CB">
        <w:rPr>
          <w:i/>
          <w:color w:val="0432FF"/>
          <w:vertAlign w:val="subscript"/>
        </w:rPr>
        <w:t>22</w:t>
      </w:r>
      <w:r w:rsidR="001D01CB">
        <w:rPr>
          <w:i/>
          <w:color w:val="0432FF"/>
        </w:rPr>
        <w:t>O</w:t>
      </w:r>
      <w:r w:rsidR="001D01CB" w:rsidRPr="001D01CB">
        <w:rPr>
          <w:i/>
          <w:color w:val="0432FF"/>
          <w:vertAlign w:val="subscript"/>
        </w:rPr>
        <w:t>11</w:t>
      </w:r>
      <w:r w:rsidR="001D01CB">
        <w:rPr>
          <w:i/>
          <w:color w:val="0432FF"/>
        </w:rPr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A3147"/>
    <w:multiLevelType w:val="hybridMultilevel"/>
    <w:tmpl w:val="F44A4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51519"/>
    <w:multiLevelType w:val="hybridMultilevel"/>
    <w:tmpl w:val="209424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displayBackgroundShape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1FB"/>
    <w:rsid w:val="00034FEB"/>
    <w:rsid w:val="0005663B"/>
    <w:rsid w:val="000B4B02"/>
    <w:rsid w:val="000F0B47"/>
    <w:rsid w:val="00123C3D"/>
    <w:rsid w:val="00124F5D"/>
    <w:rsid w:val="001543A9"/>
    <w:rsid w:val="0016699F"/>
    <w:rsid w:val="001906F0"/>
    <w:rsid w:val="001922C6"/>
    <w:rsid w:val="001D01CB"/>
    <w:rsid w:val="001E204A"/>
    <w:rsid w:val="0023015B"/>
    <w:rsid w:val="00231484"/>
    <w:rsid w:val="00243917"/>
    <w:rsid w:val="00257B20"/>
    <w:rsid w:val="002625CE"/>
    <w:rsid w:val="00272529"/>
    <w:rsid w:val="002A37BA"/>
    <w:rsid w:val="002A421B"/>
    <w:rsid w:val="00317747"/>
    <w:rsid w:val="00391232"/>
    <w:rsid w:val="0042376A"/>
    <w:rsid w:val="00423F14"/>
    <w:rsid w:val="00460BD7"/>
    <w:rsid w:val="004A180F"/>
    <w:rsid w:val="00524875"/>
    <w:rsid w:val="0056725A"/>
    <w:rsid w:val="00582996"/>
    <w:rsid w:val="00593E42"/>
    <w:rsid w:val="00605CED"/>
    <w:rsid w:val="006064B7"/>
    <w:rsid w:val="00610C8A"/>
    <w:rsid w:val="00611E02"/>
    <w:rsid w:val="00616E8B"/>
    <w:rsid w:val="006772B4"/>
    <w:rsid w:val="00687D6B"/>
    <w:rsid w:val="006D5420"/>
    <w:rsid w:val="00725FEE"/>
    <w:rsid w:val="0076180A"/>
    <w:rsid w:val="007E0C7D"/>
    <w:rsid w:val="00804F5A"/>
    <w:rsid w:val="008511FB"/>
    <w:rsid w:val="00864454"/>
    <w:rsid w:val="008746BD"/>
    <w:rsid w:val="008A058A"/>
    <w:rsid w:val="008A0EA2"/>
    <w:rsid w:val="008E5B4A"/>
    <w:rsid w:val="008F5BA7"/>
    <w:rsid w:val="009325D7"/>
    <w:rsid w:val="00954DD9"/>
    <w:rsid w:val="00956CC3"/>
    <w:rsid w:val="00957FA3"/>
    <w:rsid w:val="00990C38"/>
    <w:rsid w:val="009A7428"/>
    <w:rsid w:val="009D5BA0"/>
    <w:rsid w:val="00A110EB"/>
    <w:rsid w:val="00A34C47"/>
    <w:rsid w:val="00A712DE"/>
    <w:rsid w:val="00B61170"/>
    <w:rsid w:val="00B776CE"/>
    <w:rsid w:val="00BD1FA3"/>
    <w:rsid w:val="00C036A8"/>
    <w:rsid w:val="00C0615B"/>
    <w:rsid w:val="00C27633"/>
    <w:rsid w:val="00C33806"/>
    <w:rsid w:val="00C45F4F"/>
    <w:rsid w:val="00C716B8"/>
    <w:rsid w:val="00C93967"/>
    <w:rsid w:val="00CB3221"/>
    <w:rsid w:val="00CD42C9"/>
    <w:rsid w:val="00CD44C7"/>
    <w:rsid w:val="00CE3BC8"/>
    <w:rsid w:val="00D4685F"/>
    <w:rsid w:val="00D46C29"/>
    <w:rsid w:val="00D71ADB"/>
    <w:rsid w:val="00D94578"/>
    <w:rsid w:val="00EC776E"/>
    <w:rsid w:val="00F010AB"/>
    <w:rsid w:val="00F1372B"/>
    <w:rsid w:val="00F52838"/>
    <w:rsid w:val="00FE180F"/>
    <w:rsid w:val="00FE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B1146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FootnoteText">
    <w:name w:val="footnote text"/>
    <w:basedOn w:val="Normal"/>
    <w:link w:val="FootnoteTextChar"/>
    <w:uiPriority w:val="99"/>
    <w:unhideWhenUsed/>
    <w:rsid w:val="008E5B4A"/>
    <w:rPr>
      <w:rFonts w:ascii="Arial" w:hAnsi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B4A"/>
    <w:rPr>
      <w:rFonts w:ascii="Arial" w:hAnsi="Arial"/>
      <w:sz w:val="20"/>
    </w:rPr>
  </w:style>
  <w:style w:type="character" w:styleId="FootnoteReference">
    <w:name w:val="footnote reference"/>
    <w:basedOn w:val="DefaultParagraphFont"/>
    <w:uiPriority w:val="99"/>
    <w:unhideWhenUsed/>
    <w:rsid w:val="0046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esktop/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A44C75-EBEE-9E45-87D7-373181555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3 Worksheet.dotx</Template>
  <TotalTime>1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Edwards, Kirsten</cp:lastModifiedBy>
  <cp:revision>2</cp:revision>
  <dcterms:created xsi:type="dcterms:W3CDTF">2019-09-02T22:51:00Z</dcterms:created>
  <dcterms:modified xsi:type="dcterms:W3CDTF">2019-09-02T22:51:00Z</dcterms:modified>
</cp:coreProperties>
</file>